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958" w:rsidRPr="00F27D2A" w:rsidRDefault="002A7470" w:rsidP="00EA4EA7">
      <w:pPr>
        <w:rPr>
          <w:rFonts w:asciiTheme="majorHAnsi" w:hAnsiTheme="majorHAnsi" w:cstheme="majorHAnsi"/>
          <w:sz w:val="28"/>
        </w:rPr>
      </w:pPr>
      <w:bookmarkStart w:id="0" w:name="_GoBack"/>
      <w:r>
        <w:rPr>
          <w:rFonts w:asciiTheme="majorHAnsi" w:hAnsiTheme="majorHAnsi" w:cstheme="majorHAnsi"/>
          <w:u w:val="single"/>
        </w:rPr>
        <w:t xml:space="preserve">Maths lesson </w:t>
      </w:r>
      <w:r>
        <w:rPr>
          <w:rFonts w:asciiTheme="majorHAnsi" w:hAnsiTheme="majorHAnsi" w:cstheme="majorHAnsi"/>
          <w:u w:val="single"/>
        </w:rPr>
        <w:t>2</w:t>
      </w:r>
    </w:p>
    <w:bookmarkEnd w:id="0"/>
    <w:p w:rsidR="00250958" w:rsidRPr="00F27D2A" w:rsidRDefault="00250958" w:rsidP="00250958">
      <w:pPr>
        <w:rPr>
          <w:rFonts w:asciiTheme="majorHAnsi" w:hAnsiTheme="majorHAnsi" w:cstheme="majorHAnsi"/>
          <w:sz w:val="28"/>
        </w:rPr>
      </w:pPr>
      <w:r w:rsidRPr="00F27D2A">
        <w:rPr>
          <w:rFonts w:asciiTheme="majorHAnsi" w:hAnsiTheme="majorHAnsi" w:cstheme="majorHAnsi"/>
          <w:sz w:val="28"/>
        </w:rPr>
        <w:t>1.</w:t>
      </w:r>
    </w:p>
    <w:p w:rsidR="00250958" w:rsidRDefault="00250958" w:rsidP="00250958">
      <w:pPr>
        <w:rPr>
          <w:rFonts w:asciiTheme="majorHAnsi" w:hAnsiTheme="majorHAnsi" w:cstheme="majorHAnsi"/>
          <w:sz w:val="28"/>
        </w:rPr>
      </w:pPr>
      <w:r w:rsidRPr="00F27D2A">
        <w:rPr>
          <w:rFonts w:asciiTheme="majorHAnsi" w:hAnsiTheme="majorHAnsi" w:cstheme="majorHAnsi"/>
          <w:noProof/>
          <w:sz w:val="28"/>
        </w:rPr>
        <w:drawing>
          <wp:inline distT="0" distB="0" distL="0" distR="0" wp14:anchorId="28AACBB2" wp14:editId="1D034D0D">
            <wp:extent cx="3057525" cy="2227732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73485" cy="2239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7D2A" w:rsidRDefault="00F27D2A" w:rsidP="00250958">
      <w:pPr>
        <w:rPr>
          <w:rFonts w:asciiTheme="majorHAnsi" w:hAnsiTheme="majorHAnsi" w:cstheme="majorHAnsi"/>
          <w:sz w:val="28"/>
        </w:rPr>
      </w:pPr>
    </w:p>
    <w:p w:rsidR="00F27D2A" w:rsidRDefault="00F27D2A" w:rsidP="00250958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2. </w:t>
      </w:r>
    </w:p>
    <w:p w:rsidR="00F27D2A" w:rsidRPr="00F27D2A" w:rsidRDefault="00F27D2A" w:rsidP="00250958">
      <w:pPr>
        <w:rPr>
          <w:rFonts w:asciiTheme="majorHAnsi" w:hAnsiTheme="majorHAnsi" w:cstheme="majorHAnsi"/>
          <w:sz w:val="28"/>
        </w:rPr>
      </w:pPr>
      <w:r w:rsidRPr="00F27D2A">
        <w:rPr>
          <w:rFonts w:asciiTheme="majorHAnsi" w:hAnsiTheme="majorHAnsi" w:cstheme="majorHAnsi"/>
          <w:noProof/>
          <w:sz w:val="28"/>
        </w:rPr>
        <w:drawing>
          <wp:inline distT="0" distB="0" distL="0" distR="0" wp14:anchorId="2EE7952A" wp14:editId="055233D1">
            <wp:extent cx="3152775" cy="3313221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2684" cy="333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7D2A" w:rsidRPr="00F27D2A" w:rsidRDefault="00F27D2A" w:rsidP="00250958">
      <w:pPr>
        <w:rPr>
          <w:rFonts w:asciiTheme="majorHAnsi" w:hAnsiTheme="majorHAnsi" w:cstheme="majorHAnsi"/>
          <w:sz w:val="28"/>
        </w:rPr>
      </w:pPr>
    </w:p>
    <w:p w:rsidR="00250958" w:rsidRPr="00F27D2A" w:rsidRDefault="00F27D2A" w:rsidP="00250958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</w:t>
      </w:r>
      <w:r w:rsidR="00250958" w:rsidRPr="00F27D2A">
        <w:rPr>
          <w:rFonts w:asciiTheme="majorHAnsi" w:hAnsiTheme="majorHAnsi" w:cstheme="majorHAnsi"/>
          <w:sz w:val="28"/>
        </w:rPr>
        <w:t>.</w:t>
      </w:r>
      <w:r w:rsidRPr="00F27D2A">
        <w:rPr>
          <w:rFonts w:asciiTheme="majorHAnsi" w:hAnsiTheme="majorHAnsi" w:cstheme="majorHAnsi"/>
          <w:sz w:val="28"/>
        </w:rPr>
        <w:t xml:space="preserve"> Complete the calculations. </w:t>
      </w:r>
      <w:r w:rsidRPr="00F27D2A">
        <w:rPr>
          <w:rFonts w:asciiTheme="majorHAnsi" w:hAnsiTheme="majorHAnsi" w:cstheme="majorHAnsi"/>
          <w:noProof/>
          <w:sz w:val="28"/>
        </w:rPr>
        <w:t>You can use a place value grid (see example below) to help you.</w:t>
      </w:r>
    </w:p>
    <w:p w:rsidR="00250958" w:rsidRDefault="00F27D2A" w:rsidP="00250958">
      <w:pPr>
        <w:rPr>
          <w:rFonts w:asciiTheme="majorHAnsi" w:hAnsiTheme="majorHAnsi" w:cstheme="majorHAnsi"/>
          <w:sz w:val="28"/>
        </w:rPr>
      </w:pPr>
      <w:r w:rsidRPr="00F27D2A">
        <w:rPr>
          <w:rFonts w:asciiTheme="majorHAnsi" w:hAnsiTheme="majorHAnsi" w:cstheme="majorHAnsi"/>
          <w:noProof/>
          <w:sz w:val="28"/>
        </w:rPr>
        <w:drawing>
          <wp:inline distT="0" distB="0" distL="0" distR="0" wp14:anchorId="54906439" wp14:editId="11E96165">
            <wp:extent cx="3705225" cy="1387454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15249" cy="1391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905" w:rsidRPr="00F27D2A" w:rsidRDefault="006A6905" w:rsidP="00250958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C912D50" wp14:editId="03A31ECE">
            <wp:extent cx="3949646" cy="1421765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59436" cy="1425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7D2A" w:rsidRPr="00F27D2A" w:rsidRDefault="00F27D2A" w:rsidP="00250958">
      <w:pPr>
        <w:rPr>
          <w:rFonts w:asciiTheme="majorHAnsi" w:hAnsiTheme="majorHAnsi" w:cstheme="majorHAnsi"/>
          <w:sz w:val="28"/>
        </w:rPr>
      </w:pPr>
    </w:p>
    <w:p w:rsidR="00F27D2A" w:rsidRDefault="006A6905" w:rsidP="00250958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</w:t>
      </w:r>
      <w:r w:rsidR="00F27D2A" w:rsidRPr="00F27D2A">
        <w:rPr>
          <w:rFonts w:asciiTheme="majorHAnsi" w:hAnsiTheme="majorHAnsi" w:cstheme="majorHAnsi"/>
          <w:sz w:val="28"/>
        </w:rPr>
        <w:t xml:space="preserve">. </w:t>
      </w:r>
    </w:p>
    <w:p w:rsidR="006A6905" w:rsidRDefault="006A6905" w:rsidP="00250958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F13EB7A" wp14:editId="12EEFE11">
            <wp:extent cx="4495800" cy="1961748"/>
            <wp:effectExtent l="0" t="0" r="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03795" cy="1965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905" w:rsidRDefault="006A6905" w:rsidP="00250958">
      <w:pPr>
        <w:rPr>
          <w:rFonts w:asciiTheme="majorHAnsi" w:hAnsiTheme="majorHAnsi" w:cstheme="majorHAnsi"/>
          <w:sz w:val="28"/>
        </w:rPr>
      </w:pPr>
    </w:p>
    <w:p w:rsidR="006A6905" w:rsidRDefault="006A6905" w:rsidP="00250958">
      <w:pPr>
        <w:rPr>
          <w:rFonts w:asciiTheme="majorHAnsi" w:hAnsiTheme="majorHAnsi" w:cstheme="majorHAnsi"/>
          <w:sz w:val="28"/>
        </w:rPr>
      </w:pPr>
    </w:p>
    <w:p w:rsidR="006A6905" w:rsidRDefault="006A6905" w:rsidP="00250958">
      <w:pPr>
        <w:rPr>
          <w:rFonts w:asciiTheme="majorHAnsi" w:hAnsiTheme="majorHAnsi" w:cstheme="majorHAnsi"/>
          <w:sz w:val="28"/>
        </w:rPr>
      </w:pPr>
    </w:p>
    <w:p w:rsidR="006A6905" w:rsidRDefault="006A6905" w:rsidP="00250958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5. </w:t>
      </w:r>
      <w:r w:rsidRPr="00F27D2A">
        <w:rPr>
          <w:rFonts w:asciiTheme="majorHAnsi" w:hAnsiTheme="majorHAnsi" w:cstheme="majorHAnsi"/>
          <w:sz w:val="28"/>
        </w:rPr>
        <w:t xml:space="preserve">Complete the calculations. </w:t>
      </w:r>
      <w:r w:rsidRPr="00F27D2A">
        <w:rPr>
          <w:rFonts w:asciiTheme="majorHAnsi" w:hAnsiTheme="majorHAnsi" w:cstheme="majorHAnsi"/>
          <w:noProof/>
          <w:sz w:val="28"/>
        </w:rPr>
        <w:t>You can use a place value grid (see example below) to help you.</w:t>
      </w:r>
    </w:p>
    <w:p w:rsidR="006A6905" w:rsidRDefault="006A6905" w:rsidP="00250958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31205F1" wp14:editId="61C0DAB7">
            <wp:extent cx="3838575" cy="1379169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73973" cy="1391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905" w:rsidRPr="00F27D2A" w:rsidRDefault="006A6905" w:rsidP="00250958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3B09F69" wp14:editId="09E05CF5">
            <wp:extent cx="3949646" cy="1421765"/>
            <wp:effectExtent l="0" t="0" r="0" b="69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59436" cy="1425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75E" w:rsidRPr="00F27D2A" w:rsidRDefault="007C475E" w:rsidP="00250958">
      <w:pPr>
        <w:rPr>
          <w:rFonts w:asciiTheme="majorHAnsi" w:hAnsiTheme="majorHAnsi" w:cstheme="majorHAnsi"/>
          <w:sz w:val="28"/>
        </w:rPr>
      </w:pPr>
    </w:p>
    <w:sectPr w:rsidR="007C475E" w:rsidRPr="00F27D2A" w:rsidSect="00CB3E43">
      <w:headerReference w:type="default" r:id="rId13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250958" w:rsidRDefault="00A90017">
    <w:pPr>
      <w:pStyle w:val="Header"/>
      <w:rPr>
        <w:rFonts w:asciiTheme="majorHAnsi" w:hAnsiTheme="majorHAnsi" w:cstheme="majorHAnsi"/>
      </w:rPr>
    </w:pPr>
    <w:r w:rsidRPr="00250958">
      <w:rPr>
        <w:rFonts w:asciiTheme="majorHAnsi" w:hAnsiTheme="majorHAnsi" w:cstheme="majorHAnsi"/>
      </w:rPr>
      <w:t xml:space="preserve">You do not need to answer any questions during the video. </w:t>
    </w:r>
    <w:r w:rsidR="0009203C" w:rsidRPr="00250958">
      <w:rPr>
        <w:rFonts w:asciiTheme="majorHAnsi" w:hAnsiTheme="majorHAnsi" w:cstheme="majorHAnsi"/>
      </w:rPr>
      <w:t>Please complete your work once the</w:t>
    </w:r>
    <w:r w:rsidR="0009203C" w:rsidRPr="00250958">
      <w:rPr>
        <w:rFonts w:asciiTheme="majorHAnsi" w:hAnsiTheme="majorHAnsi" w:cstheme="majorHAnsi"/>
        <w:b/>
      </w:rPr>
      <w:t xml:space="preserve"> whole</w:t>
    </w:r>
    <w:r w:rsidR="0009203C" w:rsidRPr="00250958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33CA2"/>
    <w:multiLevelType w:val="hybridMultilevel"/>
    <w:tmpl w:val="D17AF5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771EB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0958"/>
    <w:rsid w:val="0025631C"/>
    <w:rsid w:val="00273B6C"/>
    <w:rsid w:val="0029648F"/>
    <w:rsid w:val="002A3E91"/>
    <w:rsid w:val="002A603A"/>
    <w:rsid w:val="002A7470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39C6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07AC6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A6905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953C3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0752D"/>
    <w:rsid w:val="00E42356"/>
    <w:rsid w:val="00E450CE"/>
    <w:rsid w:val="00E5067A"/>
    <w:rsid w:val="00E762F7"/>
    <w:rsid w:val="00E9282E"/>
    <w:rsid w:val="00E9767D"/>
    <w:rsid w:val="00EA4EA7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27D2A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1E4A5D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50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2</Pages>
  <Words>40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2021-01-12T13:45:00Z</dcterms:created>
  <dcterms:modified xsi:type="dcterms:W3CDTF">2021-01-12T16:15:00Z</dcterms:modified>
</cp:coreProperties>
</file>